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26" w:type="dxa"/>
        <w:tblInd w:w="378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26"/>
      </w:tblGrid>
      <w:tr w:rsidR="006668DC" w:rsidRPr="00C81192" w:rsidTr="003B0EEA">
        <w:tc>
          <w:tcPr>
            <w:tcW w:w="512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C81192" w:rsidRDefault="006668DC" w:rsidP="003B0EEA">
            <w:pPr>
              <w:jc w:val="right"/>
              <w:rPr>
                <w:bCs/>
              </w:rPr>
            </w:pPr>
            <w:r w:rsidRPr="00C81192">
              <w:rPr>
                <w:bCs/>
                <w:sz w:val="24"/>
                <w:szCs w:val="24"/>
              </w:rPr>
              <w:t xml:space="preserve">                                                 УТВЕРЖДЕН</w:t>
            </w:r>
          </w:p>
        </w:tc>
      </w:tr>
      <w:tr w:rsidR="006668DC" w:rsidRPr="00364AC4" w:rsidTr="003B0EEA">
        <w:tc>
          <w:tcPr>
            <w:tcW w:w="512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364AC4" w:rsidRDefault="006668DC" w:rsidP="003B0EEA">
            <w:pPr>
              <w:jc w:val="right"/>
              <w:rPr>
                <w:bCs/>
                <w:lang w:val="ru-RU"/>
              </w:rPr>
            </w:pPr>
            <w:r w:rsidRPr="00364AC4">
              <w:rPr>
                <w:bCs/>
                <w:sz w:val="24"/>
                <w:szCs w:val="24"/>
                <w:lang w:val="ru-RU"/>
              </w:rPr>
              <w:t xml:space="preserve">        приказом МОУ «Школа-гимназия № 6» г. Джанкоя</w:t>
            </w:r>
          </w:p>
        </w:tc>
      </w:tr>
      <w:tr w:rsidR="006668DC" w:rsidRPr="00C81192" w:rsidTr="003B0EEA">
        <w:tc>
          <w:tcPr>
            <w:tcW w:w="512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C81192" w:rsidRDefault="006668DC" w:rsidP="003B0EEA">
            <w:pPr>
              <w:pStyle w:val="NoSpacing"/>
              <w:jc w:val="center"/>
              <w:rPr>
                <w:bCs/>
              </w:rPr>
            </w:pPr>
            <w:r w:rsidRPr="00C81192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от 31.08.2020 №269</w:t>
            </w:r>
          </w:p>
        </w:tc>
      </w:tr>
    </w:tbl>
    <w:p w:rsidR="006668DC" w:rsidRDefault="006668DC">
      <w:pPr>
        <w:jc w:val="center"/>
        <w:rPr>
          <w:b/>
          <w:bCs/>
          <w:caps/>
          <w:color w:val="000000"/>
          <w:sz w:val="24"/>
          <w:szCs w:val="24"/>
          <w:lang w:val="ru-RU"/>
        </w:rPr>
      </w:pPr>
    </w:p>
    <w:p w:rsidR="006668DC" w:rsidRPr="002662DA" w:rsidRDefault="006668DC">
      <w:pPr>
        <w:jc w:val="center"/>
        <w:rPr>
          <w:caps/>
          <w:color w:val="000000"/>
          <w:sz w:val="24"/>
          <w:szCs w:val="24"/>
          <w:lang w:val="ru-RU"/>
        </w:rPr>
      </w:pPr>
      <w:r w:rsidRPr="002662DA">
        <w:rPr>
          <w:b/>
          <w:bCs/>
          <w:caps/>
          <w:color w:val="000000"/>
          <w:sz w:val="24"/>
          <w:szCs w:val="24"/>
          <w:lang w:val="ru-RU"/>
        </w:rPr>
        <w:t>План мероприятий по подготовке</w:t>
      </w:r>
      <w:r w:rsidRPr="002662DA">
        <w:rPr>
          <w:caps/>
          <w:lang w:val="ru-RU"/>
        </w:rPr>
        <w:br/>
      </w:r>
      <w:r w:rsidRPr="002662DA">
        <w:rPr>
          <w:b/>
          <w:bCs/>
          <w:caps/>
          <w:color w:val="000000"/>
          <w:sz w:val="24"/>
          <w:szCs w:val="24"/>
          <w:lang w:val="ru-RU"/>
        </w:rPr>
        <w:t>и проведению итогового сочинения (изложения)</w:t>
      </w:r>
    </w:p>
    <w:tbl>
      <w:tblPr>
        <w:tblW w:w="103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25"/>
        <w:gridCol w:w="4141"/>
        <w:gridCol w:w="1984"/>
        <w:gridCol w:w="3785"/>
      </w:tblGrid>
      <w:tr w:rsidR="006668DC" w:rsidRPr="00AC4CC4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8DC" w:rsidRPr="00AC4CC4" w:rsidRDefault="006668DC">
            <w:r w:rsidRPr="00AC4CC4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8DC" w:rsidRPr="00AC4CC4" w:rsidRDefault="006668DC">
            <w:r w:rsidRPr="00AC4CC4">
              <w:rPr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8DC" w:rsidRPr="00AC4CC4" w:rsidRDefault="006668DC">
            <w:r w:rsidRPr="00AC4CC4">
              <w:rPr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68DC" w:rsidRPr="00AC4CC4" w:rsidRDefault="006668DC">
            <w:r w:rsidRPr="00AC4CC4">
              <w:rPr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6668DC" w:rsidRPr="007902AF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Анализ типичных ошибок, допущенных в итоговом сочинении выпускниками 20</w:t>
            </w:r>
            <w:r>
              <w:rPr>
                <w:color w:val="000000"/>
                <w:sz w:val="24"/>
                <w:szCs w:val="24"/>
                <w:lang w:val="ru-RU"/>
              </w:rPr>
              <w:t>19/2020</w:t>
            </w:r>
            <w:r w:rsidRPr="007902AF">
              <w:rPr>
                <w:color w:val="000000"/>
                <w:sz w:val="24"/>
                <w:szCs w:val="24"/>
                <w:lang w:val="ru-RU"/>
              </w:rPr>
              <w:t>учебного года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Сентябрь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Кобыш С.И.- учитель русского языка</w:t>
            </w:r>
          </w:p>
        </w:tc>
      </w:tr>
      <w:tr w:rsidR="006668DC" w:rsidRPr="007902AF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Изучить нормативные и методические документы по процедуре подготовки и проведения итогового сочинения (изложения)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Сентябрь-ноябрь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Гоморова А.А.-заместитель директора по УР</w:t>
            </w:r>
          </w:p>
        </w:tc>
      </w:tr>
      <w:tr w:rsidR="006668DC" w:rsidRPr="007902AF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 xml:space="preserve">Провести заседания методического объединения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учителей русского языка и литературы </w:t>
            </w:r>
            <w:r w:rsidRPr="007902AF">
              <w:rPr>
                <w:color w:val="000000"/>
                <w:sz w:val="24"/>
                <w:szCs w:val="24"/>
                <w:lang w:val="ru-RU"/>
              </w:rPr>
              <w:t>вопросам подготовки к итоговому сочинению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Октябрь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lang w:val="ru-RU"/>
              </w:rPr>
              <w:t>Кобыш С.И.- руководитель МО</w:t>
            </w:r>
          </w:p>
        </w:tc>
      </w:tr>
      <w:tr w:rsidR="006668DC" w:rsidRPr="007902AF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Провести инструктивно-методическое совещание учителей русского языка и литературы 5–11-х классов по подготовке учащихся к написанию сочинений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Октябрь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Default="006668D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Гоморова А.А.-заместитель директора по УР</w:t>
            </w:r>
          </w:p>
          <w:p w:rsidR="006668DC" w:rsidRPr="007902AF" w:rsidRDefault="006668DC">
            <w:pPr>
              <w:rPr>
                <w:lang w:val="ru-RU"/>
              </w:rPr>
            </w:pPr>
            <w:r>
              <w:rPr>
                <w:lang w:val="ru-RU"/>
              </w:rPr>
              <w:t>Кобыш С.И.- руководитель МО</w:t>
            </w:r>
          </w:p>
        </w:tc>
      </w:tr>
      <w:tr w:rsidR="006668DC" w:rsidRPr="007902AF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color w:val="000000"/>
                <w:sz w:val="24"/>
                <w:szCs w:val="24"/>
                <w:lang w:val="ru-RU"/>
              </w:rPr>
              <w:t>ровести  читательскую конференцию</w:t>
            </w:r>
            <w:r w:rsidRPr="007902AF">
              <w:rPr>
                <w:color w:val="000000"/>
                <w:sz w:val="24"/>
                <w:szCs w:val="24"/>
                <w:lang w:val="ru-RU"/>
              </w:rPr>
              <w:t xml:space="preserve"> по книгам, которые можно привести в качестве аргументов при написании итогового сочинения (изложения)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Октябрь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Притуленко Е.О.- педагог-библиотекарь</w:t>
            </w:r>
          </w:p>
        </w:tc>
      </w:tr>
      <w:tr w:rsidR="006668DC" w:rsidRPr="007902AF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7902AF">
              <w:rPr>
                <w:color w:val="000000"/>
                <w:sz w:val="24"/>
                <w:szCs w:val="24"/>
                <w:lang w:val="ru-RU"/>
              </w:rPr>
              <w:t xml:space="preserve">Организовать выставку литературы, использование которой возможно при подготовке к сочинению </w:t>
            </w:r>
            <w:r w:rsidRPr="00AC4CC4">
              <w:rPr>
                <w:color w:val="000000"/>
                <w:sz w:val="24"/>
                <w:szCs w:val="24"/>
              </w:rPr>
              <w:t>(аргументация)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Ноябрь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Притуленко Е.О.- педагог-библиотекарь</w:t>
            </w:r>
          </w:p>
        </w:tc>
      </w:tr>
      <w:tr w:rsidR="006668DC" w:rsidRPr="007902AF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Провести пробное сочинение (изложение) для выпускников 11-х классов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Ноябрь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Default="006668DC" w:rsidP="007902A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Гоморова А.А.-заместитель директора по УР</w:t>
            </w:r>
          </w:p>
          <w:p w:rsidR="006668DC" w:rsidRPr="007902AF" w:rsidRDefault="006668DC">
            <w:pPr>
              <w:rPr>
                <w:lang w:val="ru-RU"/>
              </w:rPr>
            </w:pPr>
          </w:p>
        </w:tc>
      </w:tr>
      <w:tr w:rsidR="006668DC" w:rsidRPr="007902AF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Включить в план внутришкольного контроля мероприятия по контролю подготовки обучающихся к выполнению творческих работ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Сентябрь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Default="006668DC" w:rsidP="007902A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Гоморова А.А.-заместитель директора по УР</w:t>
            </w:r>
          </w:p>
          <w:p w:rsidR="006668DC" w:rsidRPr="007902AF" w:rsidRDefault="006668DC">
            <w:pPr>
              <w:rPr>
                <w:lang w:val="ru-RU"/>
              </w:rPr>
            </w:pPr>
          </w:p>
        </w:tc>
      </w:tr>
      <w:tr w:rsidR="006668DC" w:rsidRPr="007902AF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Включить в учебный план школы элективные курсы, направленные на подготовку обучающихся к написанию творческих работ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Август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Default="006668DC" w:rsidP="007902A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Гоморова А.А.-заместитель директора по УР</w:t>
            </w:r>
          </w:p>
          <w:p w:rsidR="006668DC" w:rsidRPr="007902AF" w:rsidRDefault="006668DC">
            <w:pPr>
              <w:rPr>
                <w:lang w:val="ru-RU"/>
              </w:rPr>
            </w:pPr>
          </w:p>
        </w:tc>
      </w:tr>
      <w:tr w:rsidR="006668DC" w:rsidRPr="007902AF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Познакомить старшеклассников с компьютерной программой «Антиплагиат»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2662DA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Октябрь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Добржанская Е.А.- учитель информатики</w:t>
            </w:r>
          </w:p>
        </w:tc>
      </w:tr>
      <w:tr w:rsidR="006668DC" w:rsidRPr="002662DA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Организовать психологическое сопровождение процедуры подготовки и написания итогового сочинения (изложения): беседы и консультации школьного педагога-психолога с выпускниками и родителями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2662DA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Сентябрь-ноябрь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2662DA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Шин Л.Ю.-педагог-психолог</w:t>
            </w:r>
          </w:p>
        </w:tc>
      </w:tr>
      <w:tr w:rsidR="006668DC" w:rsidRPr="002662DA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Разместить информацию на сайте школы по вопросам организации подготовки и результатов выполнения итогового сочинения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2662DA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Сентябрь-ноябрь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Default="006668DC" w:rsidP="002662DA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Гоморова А.А.-заместитель директора по УР</w:t>
            </w:r>
          </w:p>
          <w:p w:rsidR="006668DC" w:rsidRPr="002662DA" w:rsidRDefault="006668DC">
            <w:pPr>
              <w:rPr>
                <w:lang w:val="ru-RU"/>
              </w:rPr>
            </w:pPr>
          </w:p>
        </w:tc>
      </w:tr>
      <w:tr w:rsidR="006668DC" w:rsidRPr="002662DA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Провести родительские собрания по процедуре проведения итогового сочинения (изложения)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2662DA" w:rsidRDefault="006668DC">
            <w:pPr>
              <w:rPr>
                <w:lang w:val="ru-RU"/>
              </w:rPr>
            </w:pPr>
            <w:r>
              <w:rPr>
                <w:lang w:val="ru-RU"/>
              </w:rPr>
              <w:t>Октябрь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Default="006668DC" w:rsidP="002662DA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Гоморова А.А.-заместитель директора по УР</w:t>
            </w:r>
          </w:p>
          <w:p w:rsidR="006668DC" w:rsidRPr="002662DA" w:rsidRDefault="006668DC">
            <w:pPr>
              <w:rPr>
                <w:lang w:val="ru-RU"/>
              </w:rPr>
            </w:pPr>
          </w:p>
        </w:tc>
      </w:tr>
      <w:tr w:rsidR="006668DC" w:rsidRPr="002662DA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Провести открытые уроки русского языка с целью подготовки учащихся к написанию итогового сочинения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>
              <w:rPr>
                <w:color w:val="000000"/>
                <w:sz w:val="24"/>
                <w:szCs w:val="24"/>
                <w:lang w:val="ru-RU"/>
              </w:rPr>
              <w:t>Сентябрь-ноябрь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2662DA" w:rsidRDefault="006668DC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Кобыш С.И.- учитель русского языка</w:t>
            </w:r>
          </w:p>
        </w:tc>
      </w:tr>
      <w:tr w:rsidR="006668DC" w:rsidRPr="002662DA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AC4CC4" w:rsidRDefault="006668DC">
            <w:r w:rsidRPr="00AC4CC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7902AF" w:rsidRDefault="006668DC">
            <w:pPr>
              <w:rPr>
                <w:lang w:val="ru-RU"/>
              </w:rPr>
            </w:pPr>
            <w:r w:rsidRPr="007902AF">
              <w:rPr>
                <w:color w:val="000000"/>
                <w:sz w:val="24"/>
                <w:szCs w:val="24"/>
                <w:lang w:val="ru-RU"/>
              </w:rPr>
              <w:t>Составить индивидуальные образовательные траектории работы с учащимися группы риска, показывающими низкое качество знаний по русскому языку и литературе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2662DA" w:rsidRDefault="006668DC">
            <w:pPr>
              <w:rPr>
                <w:lang w:val="ru-RU"/>
              </w:rPr>
            </w:pPr>
            <w:r>
              <w:rPr>
                <w:lang w:val="ru-RU"/>
              </w:rPr>
              <w:t>Октябрь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Default="006668DC" w:rsidP="002662DA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Гоморова А.А.-заместитель директора по УР</w:t>
            </w:r>
          </w:p>
          <w:p w:rsidR="006668DC" w:rsidRPr="002662DA" w:rsidRDefault="006668DC">
            <w:pPr>
              <w:rPr>
                <w:lang w:val="ru-RU"/>
              </w:rPr>
            </w:pPr>
          </w:p>
        </w:tc>
      </w:tr>
      <w:tr w:rsidR="006668DC" w:rsidRPr="002662DA" w:rsidTr="007902A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2662DA" w:rsidRDefault="006668D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Pr="002662DA" w:rsidRDefault="006668DC">
            <w:pPr>
              <w:rPr>
                <w:color w:val="000000"/>
                <w:sz w:val="24"/>
                <w:szCs w:val="24"/>
                <w:lang w:val="ru-RU"/>
              </w:rPr>
            </w:pPr>
            <w:r w:rsidRPr="002662DA">
              <w:rPr>
                <w:color w:val="000000"/>
                <w:sz w:val="24"/>
                <w:szCs w:val="24"/>
                <w:lang w:val="ru-RU"/>
              </w:rPr>
              <w:t>Провести инструктаж по новым санитарным правилам для членов комиссии по проведению итогового сочинения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Default="006668DC">
            <w:pPr>
              <w:rPr>
                <w:lang w:val="ru-RU"/>
              </w:rPr>
            </w:pPr>
            <w:r>
              <w:rPr>
                <w:lang w:val="ru-RU"/>
              </w:rPr>
              <w:t>Ноябрь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8DC" w:rsidRDefault="006668DC" w:rsidP="002662DA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Гоморова А.А.-заместитель директора по УР</w:t>
            </w:r>
          </w:p>
          <w:p w:rsidR="006668DC" w:rsidRDefault="006668DC" w:rsidP="002662DA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668DC" w:rsidRPr="002662DA" w:rsidRDefault="006668DC">
      <w:pPr>
        <w:rPr>
          <w:lang w:val="ru-RU"/>
        </w:rPr>
      </w:pPr>
    </w:p>
    <w:sectPr w:rsidR="006668DC" w:rsidRPr="002662DA" w:rsidSect="005D631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05CE"/>
    <w:rsid w:val="002662DA"/>
    <w:rsid w:val="002D33B1"/>
    <w:rsid w:val="002D3591"/>
    <w:rsid w:val="003514A0"/>
    <w:rsid w:val="00364AC4"/>
    <w:rsid w:val="003B0EEA"/>
    <w:rsid w:val="004F7E17"/>
    <w:rsid w:val="005A05CE"/>
    <w:rsid w:val="005D631B"/>
    <w:rsid w:val="00653AF6"/>
    <w:rsid w:val="006668DC"/>
    <w:rsid w:val="007902AF"/>
    <w:rsid w:val="00AC4CC4"/>
    <w:rsid w:val="00B149D4"/>
    <w:rsid w:val="00B73A5A"/>
    <w:rsid w:val="00C81192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99"/>
    <w:qFormat/>
    <w:rsid w:val="002662DA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454</Words>
  <Characters>2593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УТВЕРЖДЕН</dc:title>
  <dc:subject/>
  <dc:creator/>
  <cp:keywords/>
  <dc:description>Подготовлено экспертами Актион-МЦФЭР</dc:description>
  <cp:lastModifiedBy>User</cp:lastModifiedBy>
  <cp:revision>2</cp:revision>
  <dcterms:created xsi:type="dcterms:W3CDTF">2020-11-17T18:11:00Z</dcterms:created>
  <dcterms:modified xsi:type="dcterms:W3CDTF">2020-11-17T18:11:00Z</dcterms:modified>
</cp:coreProperties>
</file>